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A8" w:rsidRDefault="00AB5CA8"/>
    <w:p w:rsidR="00AB5CA8" w:rsidRPr="006D3B57" w:rsidRDefault="00AB5CA8" w:rsidP="00B7680B">
      <w:pPr>
        <w:pStyle w:val="BodyText"/>
        <w:ind w:left="7788"/>
        <w:jc w:val="both"/>
        <w:rPr>
          <w:sz w:val="28"/>
          <w:szCs w:val="28"/>
        </w:rPr>
      </w:pPr>
      <w:r w:rsidRPr="006D3B57">
        <w:rPr>
          <w:sz w:val="28"/>
          <w:szCs w:val="28"/>
        </w:rPr>
        <w:t>ПРОЄКТ</w:t>
      </w:r>
    </w:p>
    <w:p w:rsidR="00AB5CA8" w:rsidRPr="00201A36" w:rsidRDefault="00AB5CA8" w:rsidP="00B7680B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3.85pt" o:ole="" fillcolor="window">
            <v:imagedata r:id="rId4" o:title=""/>
          </v:shape>
          <o:OLEObject Type="Embed" ProgID="Paint.Picture" ShapeID="_x0000_i1025" DrawAspect="Content" ObjectID="_1633181470" r:id="rId5"/>
        </w:object>
      </w:r>
    </w:p>
    <w:p w:rsidR="00AB5CA8" w:rsidRPr="00201A36" w:rsidRDefault="00AB5CA8" w:rsidP="00B7680B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AB5CA8" w:rsidRPr="00201A36" w:rsidRDefault="00AB5CA8" w:rsidP="00B7680B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AB5CA8" w:rsidRPr="00201A36" w:rsidRDefault="00AB5CA8" w:rsidP="00B7680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AB5CA8" w:rsidRPr="00201A36" w:rsidRDefault="00AB5CA8" w:rsidP="00B7680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AB5CA8" w:rsidRPr="00201A36" w:rsidRDefault="00AB5CA8" w:rsidP="00B7680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AB5CA8" w:rsidRPr="00201A36" w:rsidRDefault="00AB5CA8" w:rsidP="00B7680B">
      <w:pPr>
        <w:jc w:val="center"/>
        <w:rPr>
          <w:b/>
          <w:i/>
          <w:sz w:val="28"/>
        </w:rPr>
      </w:pPr>
    </w:p>
    <w:p w:rsidR="00AB5CA8" w:rsidRPr="00201A36" w:rsidRDefault="00AB5CA8" w:rsidP="00B7680B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AB5CA8" w:rsidRDefault="00AB5CA8" w:rsidP="00B7680B">
      <w:pPr>
        <w:jc w:val="center"/>
        <w:rPr>
          <w:b/>
          <w:i/>
          <w:sz w:val="28"/>
        </w:rPr>
      </w:pPr>
    </w:p>
    <w:p w:rsidR="00AB5CA8" w:rsidRPr="00201A36" w:rsidRDefault="00AB5CA8" w:rsidP="00B7680B">
      <w:pPr>
        <w:jc w:val="center"/>
        <w:rPr>
          <w:b/>
          <w:i/>
          <w:sz w:val="28"/>
        </w:rPr>
      </w:pPr>
    </w:p>
    <w:p w:rsidR="00AB5CA8" w:rsidRDefault="00AB5CA8" w:rsidP="00B7680B">
      <w:pPr>
        <w:rPr>
          <w:sz w:val="28"/>
          <w:u w:val="single"/>
        </w:rPr>
      </w:pPr>
      <w:r>
        <w:rPr>
          <w:sz w:val="28"/>
        </w:rPr>
        <w:t>______________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</w:t>
      </w:r>
      <w:r>
        <w:rPr>
          <w:sz w:val="28"/>
        </w:rPr>
        <w:t xml:space="preserve">                          </w:t>
      </w:r>
      <w:r w:rsidRPr="00201A36">
        <w:rPr>
          <w:sz w:val="28"/>
        </w:rPr>
        <w:t>№</w:t>
      </w:r>
      <w:r>
        <w:rPr>
          <w:sz w:val="28"/>
        </w:rPr>
        <w:t>______</w:t>
      </w:r>
      <w:r w:rsidRPr="00201A36">
        <w:rPr>
          <w:sz w:val="28"/>
          <w:u w:val="single"/>
        </w:rPr>
        <w:t xml:space="preserve"> </w:t>
      </w:r>
    </w:p>
    <w:p w:rsidR="00AB5CA8" w:rsidRDefault="00AB5CA8" w:rsidP="00B7680B">
      <w:pPr>
        <w:jc w:val="both"/>
      </w:pPr>
    </w:p>
    <w:p w:rsidR="00AB5CA8" w:rsidRDefault="00AB5CA8"/>
    <w:p w:rsidR="00AB5CA8" w:rsidRDefault="00AB5CA8" w:rsidP="00B7680B">
      <w:pPr>
        <w:jc w:val="both"/>
        <w:rPr>
          <w:sz w:val="28"/>
          <w:szCs w:val="28"/>
        </w:rPr>
      </w:pPr>
      <w:r w:rsidRPr="00E24F47">
        <w:rPr>
          <w:sz w:val="28"/>
          <w:szCs w:val="28"/>
        </w:rPr>
        <w:t>Про передачу майна об’єктів спільної власності територіальних громад сіл та міста Пологівсь</w:t>
      </w:r>
      <w:r>
        <w:rPr>
          <w:sz w:val="28"/>
          <w:szCs w:val="28"/>
        </w:rPr>
        <w:t>кого району Запорізької області</w:t>
      </w:r>
    </w:p>
    <w:p w:rsidR="00AB5CA8" w:rsidRPr="00B7680B" w:rsidRDefault="00AB5CA8" w:rsidP="00B7680B">
      <w:pPr>
        <w:jc w:val="both"/>
        <w:rPr>
          <w:sz w:val="28"/>
          <w:szCs w:val="28"/>
        </w:rPr>
      </w:pPr>
    </w:p>
    <w:p w:rsidR="00AB5CA8" w:rsidRPr="00B7680B" w:rsidRDefault="00AB5CA8" w:rsidP="00B7680B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 w:rsidRPr="00B7680B">
        <w:rPr>
          <w:color w:val="000000"/>
          <w:sz w:val="28"/>
          <w:szCs w:val="28"/>
        </w:rPr>
        <w:t>Розглянувши подання суб’єктів права спільної власності щодо передачі на баланс комунального майна спільної власності територіальних громад сіл та міста Пологівського району, управління яким здійснює районна рада</w:t>
      </w:r>
      <w:r w:rsidRPr="00B7680B">
        <w:rPr>
          <w:sz w:val="28"/>
          <w:szCs w:val="28"/>
        </w:rPr>
        <w:t xml:space="preserve">, </w:t>
      </w:r>
      <w:r w:rsidRPr="00B7680B">
        <w:rPr>
          <w:color w:val="000000"/>
          <w:sz w:val="28"/>
          <w:szCs w:val="28"/>
        </w:rPr>
        <w:t>згідно  ст. 43, 60 Закону України «Про місцеве самоврядування в Україні», Пологівська районна  рада Запорізької області вирішила:</w:t>
      </w:r>
    </w:p>
    <w:p w:rsidR="00AB5CA8" w:rsidRDefault="00AB5CA8" w:rsidP="00B7680B">
      <w:pPr>
        <w:ind w:firstLine="708"/>
        <w:jc w:val="both"/>
        <w:rPr>
          <w:sz w:val="28"/>
          <w:szCs w:val="28"/>
        </w:rPr>
      </w:pPr>
      <w:r w:rsidRPr="00B7680B">
        <w:rPr>
          <w:sz w:val="28"/>
          <w:szCs w:val="28"/>
        </w:rPr>
        <w:t>1. Дозволити комунальній установі «Пологівська залізнична лікарня» Пологівської районної ради Запорізької області передати майно спільної власності територіальних гр</w:t>
      </w:r>
      <w:r>
        <w:rPr>
          <w:sz w:val="28"/>
          <w:szCs w:val="28"/>
        </w:rPr>
        <w:t xml:space="preserve">омад району </w:t>
      </w:r>
      <w:r w:rsidRPr="00395881">
        <w:rPr>
          <w:color w:val="000000"/>
          <w:sz w:val="28"/>
          <w:szCs w:val="28"/>
        </w:rPr>
        <w:t>комунальному некомерційному підприємству «Пологівська багатопрофільна лікарня інтенсивного лікуван</w:t>
      </w:r>
      <w:r>
        <w:rPr>
          <w:color w:val="000000"/>
          <w:sz w:val="28"/>
          <w:szCs w:val="28"/>
        </w:rPr>
        <w:t xml:space="preserve">ня»  Пологівської районної ради Запорізької області </w:t>
      </w:r>
      <w:r>
        <w:rPr>
          <w:sz w:val="28"/>
          <w:szCs w:val="28"/>
        </w:rPr>
        <w:t>(додається</w:t>
      </w:r>
      <w:r w:rsidRPr="00B7680B">
        <w:rPr>
          <w:sz w:val="28"/>
          <w:szCs w:val="28"/>
        </w:rPr>
        <w:t>).</w:t>
      </w:r>
    </w:p>
    <w:p w:rsidR="00AB5CA8" w:rsidRPr="00B7680B" w:rsidRDefault="00AB5CA8" w:rsidP="00B768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Дозволити комунальному</w:t>
      </w:r>
      <w:r>
        <w:rPr>
          <w:color w:val="000000"/>
          <w:sz w:val="28"/>
          <w:szCs w:val="28"/>
        </w:rPr>
        <w:t xml:space="preserve"> підприємству «Пологівський центр первинної медико-санітарної допомоги» Пологівської районної ради Запорізької області передати </w:t>
      </w:r>
      <w:r w:rsidRPr="00B7680B">
        <w:rPr>
          <w:sz w:val="28"/>
          <w:szCs w:val="28"/>
        </w:rPr>
        <w:t>майно спільної власності територіальних гр</w:t>
      </w:r>
      <w:r>
        <w:rPr>
          <w:sz w:val="28"/>
          <w:szCs w:val="28"/>
        </w:rPr>
        <w:t xml:space="preserve">омад району </w:t>
      </w:r>
      <w:r w:rsidRPr="00395881">
        <w:rPr>
          <w:color w:val="000000"/>
          <w:sz w:val="28"/>
          <w:szCs w:val="28"/>
        </w:rPr>
        <w:t>комунальному некомерційному підприємству «Пологівська багатопрофільна лікарня інтенсивного лікуван</w:t>
      </w:r>
      <w:r>
        <w:rPr>
          <w:color w:val="000000"/>
          <w:sz w:val="28"/>
          <w:szCs w:val="28"/>
        </w:rPr>
        <w:t xml:space="preserve">ня» Пологівської районної ради Запорізької області, частину приміщення загальною площею </w:t>
      </w:r>
      <w:r w:rsidRPr="00E506B2">
        <w:rPr>
          <w:color w:val="000000"/>
          <w:sz w:val="28"/>
          <w:szCs w:val="28"/>
        </w:rPr>
        <w:t>846,0 кв.м.</w:t>
      </w:r>
      <w:r>
        <w:rPr>
          <w:color w:val="000000"/>
          <w:sz w:val="28"/>
          <w:szCs w:val="28"/>
        </w:rPr>
        <w:t xml:space="preserve">,  приміщення гаражів загальною площею 129,4 кв.м. та закріпити дане майно </w:t>
      </w:r>
      <w:r>
        <w:rPr>
          <w:sz w:val="28"/>
          <w:szCs w:val="28"/>
        </w:rPr>
        <w:t>на праві повного господарського відання</w:t>
      </w:r>
      <w:r>
        <w:rPr>
          <w:color w:val="000000"/>
          <w:sz w:val="28"/>
          <w:szCs w:val="28"/>
        </w:rPr>
        <w:t xml:space="preserve"> за КНП «Пологівська БЛІЛ».</w:t>
      </w:r>
    </w:p>
    <w:p w:rsidR="00AB5CA8" w:rsidRDefault="00AB5CA8" w:rsidP="00B76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7680B">
        <w:rPr>
          <w:sz w:val="28"/>
          <w:szCs w:val="28"/>
        </w:rPr>
        <w:t>. Керівникам установ здійснити передачу майна згідно акта приймання-передачі відповідно до діючого законодавства.</w:t>
      </w:r>
    </w:p>
    <w:p w:rsidR="00AB5CA8" w:rsidRPr="00B7680B" w:rsidRDefault="00AB5CA8" w:rsidP="00B768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Вважати таким, що втратив чинність п.2 рішення від 21.03.2019 року № 27 «Про передачу комунального майна об’єктів спільної власності територіальних громад сіл та міста управління яким здійснює Пологівська районна рада Запорізької області».</w:t>
      </w:r>
    </w:p>
    <w:p w:rsidR="00AB5CA8" w:rsidRPr="00B7680B" w:rsidRDefault="00AB5CA8" w:rsidP="00B7680B">
      <w:pPr>
        <w:jc w:val="both"/>
        <w:rPr>
          <w:sz w:val="28"/>
          <w:szCs w:val="28"/>
        </w:rPr>
      </w:pPr>
      <w:r w:rsidRPr="00B7680B">
        <w:rPr>
          <w:sz w:val="28"/>
          <w:szCs w:val="28"/>
        </w:rPr>
        <w:t xml:space="preserve">          </w:t>
      </w:r>
      <w:r>
        <w:rPr>
          <w:sz w:val="28"/>
          <w:szCs w:val="28"/>
        </w:rPr>
        <w:t>5</w:t>
      </w:r>
      <w:r w:rsidRPr="00B7680B">
        <w:rPr>
          <w:sz w:val="28"/>
          <w:szCs w:val="28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AB5CA8" w:rsidRPr="00B7680B" w:rsidRDefault="00AB5CA8" w:rsidP="00B7680B">
      <w:pPr>
        <w:jc w:val="both"/>
        <w:rPr>
          <w:sz w:val="28"/>
          <w:szCs w:val="28"/>
        </w:rPr>
      </w:pPr>
    </w:p>
    <w:p w:rsidR="00AB5CA8" w:rsidRPr="00B7680B" w:rsidRDefault="00AB5CA8" w:rsidP="00B7680B">
      <w:pPr>
        <w:jc w:val="both"/>
        <w:rPr>
          <w:sz w:val="28"/>
          <w:szCs w:val="28"/>
        </w:rPr>
      </w:pPr>
    </w:p>
    <w:p w:rsidR="00AB5CA8" w:rsidRPr="00B7680B" w:rsidRDefault="00AB5CA8" w:rsidP="00B7680B">
      <w:pPr>
        <w:jc w:val="both"/>
        <w:rPr>
          <w:sz w:val="28"/>
          <w:szCs w:val="28"/>
        </w:rPr>
      </w:pPr>
      <w:r w:rsidRPr="00B7680B">
        <w:rPr>
          <w:sz w:val="28"/>
          <w:szCs w:val="28"/>
        </w:rPr>
        <w:t>Голова ради</w:t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  <w:t xml:space="preserve">       О.П. Покутній</w:t>
      </w:r>
    </w:p>
    <w:p w:rsidR="00AB5CA8" w:rsidRPr="002F750B" w:rsidRDefault="00AB5CA8" w:rsidP="00B7680B">
      <w:pPr>
        <w:jc w:val="both"/>
        <w:rPr>
          <w:szCs w:val="28"/>
        </w:rPr>
      </w:pPr>
    </w:p>
    <w:p w:rsidR="00AB5CA8" w:rsidRPr="008E2E7C" w:rsidRDefault="00AB5CA8" w:rsidP="00B7680B">
      <w:pPr>
        <w:spacing w:line="240" w:lineRule="exact"/>
        <w:jc w:val="both"/>
        <w:rPr>
          <w:szCs w:val="28"/>
        </w:rPr>
      </w:pPr>
      <w:r>
        <w:rPr>
          <w:szCs w:val="28"/>
        </w:rPr>
        <w:t>Проє</w:t>
      </w:r>
      <w:r w:rsidRPr="008E2E7C">
        <w:rPr>
          <w:szCs w:val="28"/>
        </w:rPr>
        <w:t xml:space="preserve">кт рішення підготовлений </w:t>
      </w:r>
    </w:p>
    <w:p w:rsidR="00AB5CA8" w:rsidRPr="008E2E7C" w:rsidRDefault="00AB5CA8" w:rsidP="00B7680B">
      <w:pPr>
        <w:spacing w:line="240" w:lineRule="exact"/>
        <w:jc w:val="both"/>
        <w:rPr>
          <w:szCs w:val="28"/>
        </w:rPr>
      </w:pPr>
      <w:r w:rsidRPr="008E2E7C">
        <w:rPr>
          <w:szCs w:val="28"/>
        </w:rPr>
        <w:t>відділом організаційної роботи</w:t>
      </w:r>
    </w:p>
    <w:p w:rsidR="00AB5CA8" w:rsidRPr="008E2E7C" w:rsidRDefault="00AB5CA8" w:rsidP="00B7680B">
      <w:pPr>
        <w:spacing w:line="240" w:lineRule="exact"/>
        <w:jc w:val="both"/>
        <w:rPr>
          <w:szCs w:val="28"/>
        </w:rPr>
      </w:pPr>
      <w:r w:rsidRPr="008E2E7C">
        <w:rPr>
          <w:szCs w:val="28"/>
        </w:rPr>
        <w:t>виконавчого апарату районної ради</w:t>
      </w:r>
    </w:p>
    <w:p w:rsidR="00AB5CA8" w:rsidRPr="00F0117C" w:rsidRDefault="00AB5CA8" w:rsidP="00B7680B">
      <w:pPr>
        <w:spacing w:line="240" w:lineRule="exact"/>
        <w:jc w:val="both"/>
      </w:pPr>
      <w:r>
        <w:t xml:space="preserve">  </w:t>
      </w:r>
    </w:p>
    <w:p w:rsidR="00AB5CA8" w:rsidRDefault="00AB5CA8" w:rsidP="00B7680B">
      <w:pPr>
        <w:spacing w:line="240" w:lineRule="exact"/>
        <w:jc w:val="both"/>
        <w:rPr>
          <w:szCs w:val="28"/>
        </w:rPr>
      </w:pPr>
      <w:r w:rsidRPr="008B688D">
        <w:rPr>
          <w:szCs w:val="28"/>
        </w:rPr>
        <w:t xml:space="preserve">Головний спеціаліст                                                             </w:t>
      </w:r>
      <w:r>
        <w:rPr>
          <w:szCs w:val="28"/>
        </w:rPr>
        <w:t xml:space="preserve">          </w:t>
      </w:r>
      <w:r w:rsidRPr="008B688D">
        <w:rPr>
          <w:szCs w:val="28"/>
        </w:rPr>
        <w:t xml:space="preserve">   В.В.Кошель </w:t>
      </w:r>
    </w:p>
    <w:p w:rsidR="00AB5CA8" w:rsidRPr="008B688D" w:rsidRDefault="00AB5CA8" w:rsidP="00B7680B">
      <w:pPr>
        <w:spacing w:line="240" w:lineRule="exact"/>
        <w:jc w:val="both"/>
        <w:rPr>
          <w:szCs w:val="28"/>
        </w:rPr>
      </w:pPr>
    </w:p>
    <w:p w:rsidR="00AB5CA8" w:rsidRDefault="00AB5CA8" w:rsidP="00B7680B">
      <w:pPr>
        <w:spacing w:line="240" w:lineRule="exact"/>
        <w:jc w:val="both"/>
        <w:rPr>
          <w:szCs w:val="28"/>
        </w:rPr>
      </w:pPr>
    </w:p>
    <w:p w:rsidR="00AB5CA8" w:rsidRDefault="00AB5CA8" w:rsidP="00B7680B">
      <w:pPr>
        <w:spacing w:line="240" w:lineRule="exact"/>
        <w:jc w:val="both"/>
        <w:rPr>
          <w:szCs w:val="28"/>
        </w:rPr>
      </w:pPr>
      <w:r w:rsidRPr="008B688D">
        <w:rPr>
          <w:szCs w:val="28"/>
        </w:rPr>
        <w:t>Аркуш погодження додається</w:t>
      </w:r>
    </w:p>
    <w:p w:rsidR="00AB5CA8" w:rsidRDefault="00AB5CA8" w:rsidP="00B7680B">
      <w:pPr>
        <w:jc w:val="both"/>
      </w:pPr>
    </w:p>
    <w:p w:rsidR="00AB5CA8" w:rsidRDefault="00AB5CA8" w:rsidP="00B7680B">
      <w:pPr>
        <w:jc w:val="both"/>
      </w:pPr>
    </w:p>
    <w:p w:rsidR="00AB5CA8" w:rsidRDefault="00AB5CA8" w:rsidP="00B7680B">
      <w:pPr>
        <w:jc w:val="both"/>
      </w:pPr>
    </w:p>
    <w:p w:rsidR="00AB5CA8" w:rsidRDefault="00AB5CA8" w:rsidP="00F01BB3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Додаток</w:t>
      </w:r>
    </w:p>
    <w:p w:rsidR="00AB5CA8" w:rsidRDefault="00AB5CA8" w:rsidP="00F01BB3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рішення районної ради </w:t>
      </w:r>
    </w:p>
    <w:p w:rsidR="00AB5CA8" w:rsidRDefault="00AB5CA8" w:rsidP="00F01BB3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від ________2019 р. № ____</w:t>
      </w:r>
    </w:p>
    <w:p w:rsidR="00AB5CA8" w:rsidRDefault="00AB5CA8" w:rsidP="00F01BB3">
      <w:pPr>
        <w:jc w:val="both"/>
        <w:rPr>
          <w:sz w:val="28"/>
          <w:szCs w:val="28"/>
        </w:rPr>
      </w:pPr>
    </w:p>
    <w:p w:rsidR="00AB5CA8" w:rsidRDefault="00AB5CA8" w:rsidP="00F01B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майна </w:t>
      </w:r>
    </w:p>
    <w:p w:rsidR="00AB5CA8" w:rsidRDefault="00AB5CA8" w:rsidP="00F01B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КУ «Пологівська залізнична лікарня» </w:t>
      </w:r>
    </w:p>
    <w:p w:rsidR="00AB5CA8" w:rsidRDefault="00AB5CA8" w:rsidP="00F01BB3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Пологівської районної ради Запорізької області</w:t>
      </w:r>
    </w:p>
    <w:p w:rsidR="00AB5CA8" w:rsidRDefault="00AB5CA8" w:rsidP="00F01BB3">
      <w:pPr>
        <w:jc w:val="center"/>
        <w:rPr>
          <w:sz w:val="28"/>
          <w:szCs w:val="28"/>
        </w:rPr>
      </w:pPr>
    </w:p>
    <w:p w:rsidR="00AB5CA8" w:rsidRDefault="00AB5CA8" w:rsidP="00F01BB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Бактеріологічне обладнання: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"/>
        <w:gridCol w:w="9047"/>
      </w:tblGrid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  <w:u w:val="single"/>
              </w:rPr>
            </w:pPr>
            <w:r w:rsidRPr="00BA632C">
              <w:rPr>
                <w:sz w:val="28"/>
                <w:szCs w:val="28"/>
              </w:rPr>
              <w:t>термостат охолоджуючий ТС-1180 СПУ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  <w:u w:val="single"/>
              </w:rPr>
            </w:pPr>
            <w:r w:rsidRPr="00BA632C">
              <w:rPr>
                <w:sz w:val="28"/>
                <w:szCs w:val="28"/>
              </w:rPr>
              <w:t>Р</w:t>
            </w:r>
            <w:r w:rsidRPr="00BA632C">
              <w:rPr>
                <w:rFonts w:ascii="Garamond" w:hAnsi="Garamond"/>
                <w:sz w:val="28"/>
                <w:szCs w:val="28"/>
              </w:rPr>
              <w:t>h</w:t>
            </w:r>
            <w:r w:rsidRPr="00BA632C">
              <w:rPr>
                <w:sz w:val="28"/>
                <w:szCs w:val="28"/>
              </w:rPr>
              <w:t>-метр -150 м.</w:t>
            </w:r>
          </w:p>
        </w:tc>
      </w:tr>
    </w:tbl>
    <w:p w:rsidR="00AB5CA8" w:rsidRDefault="00AB5CA8" w:rsidP="00F01BB3">
      <w:pPr>
        <w:jc w:val="both"/>
        <w:rPr>
          <w:sz w:val="28"/>
          <w:szCs w:val="28"/>
          <w:u w:val="single"/>
        </w:rPr>
      </w:pPr>
    </w:p>
    <w:p w:rsidR="00AB5CA8" w:rsidRDefault="00AB5CA8" w:rsidP="00F01BB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Хірургічний інструментарій та обладнання: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9039"/>
      </w:tblGrid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Гемороїдні щипці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Дрель для спиць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желч. пузиря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4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Зачим печ. б.</w:t>
            </w:r>
          </w:p>
        </w:tc>
      </w:tr>
      <w:tr w:rsidR="00AB5CA8" w:rsidRPr="00BA632C" w:rsidTr="00B55B4F">
        <w:trPr>
          <w:trHeight w:val="267"/>
        </w:trPr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5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spacing w:line="360" w:lineRule="auto"/>
              <w:ind w:right="71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Дзеркало брюшне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6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киш. еласт.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7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печ.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8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нар. із зубцями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9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перев. чем. узлів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10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Голкотримач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11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Костотримач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12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Корцанг ізогнут.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13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Молоток текстов.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14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Ніж аденотом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15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Ножиці д/перев’язок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16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Ножиці для гіпсу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17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Пінцети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18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Пінцет ПА 150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19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Лоток почкообраз.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20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Щипці лист. окон.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21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Щипці кусачки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22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Зажим Бельрато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23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Малий хірургічний набор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24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Канал расширит.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25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Апарат Ректоскоп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26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Трансформатор к ректоскопу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27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Апарат скелет вит.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28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Термоконтейнер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29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Цистоскоп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30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Ранорозширювач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31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Пилка для гіпсу</w:t>
            </w:r>
          </w:p>
        </w:tc>
      </w:tr>
      <w:tr w:rsidR="00AB5CA8" w:rsidRPr="00BA632C" w:rsidTr="00B55B4F">
        <w:tc>
          <w:tcPr>
            <w:tcW w:w="534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32</w:t>
            </w:r>
          </w:p>
        </w:tc>
        <w:tc>
          <w:tcPr>
            <w:tcW w:w="9478" w:type="dxa"/>
          </w:tcPr>
          <w:p w:rsidR="00AB5CA8" w:rsidRPr="00BA632C" w:rsidRDefault="00AB5CA8" w:rsidP="00B55B4F">
            <w:pPr>
              <w:jc w:val="both"/>
              <w:rPr>
                <w:sz w:val="28"/>
                <w:szCs w:val="28"/>
              </w:rPr>
            </w:pPr>
            <w:r w:rsidRPr="00BA632C">
              <w:rPr>
                <w:sz w:val="28"/>
                <w:szCs w:val="28"/>
              </w:rPr>
              <w:t>Стіл анестезіолога (маніпуляційний)</w:t>
            </w:r>
          </w:p>
        </w:tc>
      </w:tr>
    </w:tbl>
    <w:p w:rsidR="00AB5CA8" w:rsidRDefault="00AB5CA8" w:rsidP="00F01BB3">
      <w:pPr>
        <w:jc w:val="both"/>
        <w:rPr>
          <w:sz w:val="28"/>
          <w:szCs w:val="28"/>
        </w:rPr>
      </w:pPr>
    </w:p>
    <w:p w:rsidR="00AB5CA8" w:rsidRDefault="00AB5CA8" w:rsidP="00F01BB3">
      <w:pPr>
        <w:jc w:val="both"/>
        <w:rPr>
          <w:sz w:val="28"/>
          <w:szCs w:val="28"/>
        </w:rPr>
      </w:pPr>
    </w:p>
    <w:p w:rsidR="00AB5CA8" w:rsidRDefault="00AB5CA8" w:rsidP="00F86AEF">
      <w:pPr>
        <w:jc w:val="both"/>
      </w:pPr>
    </w:p>
    <w:p w:rsidR="00AB5CA8" w:rsidRDefault="00AB5CA8" w:rsidP="00F86AEF">
      <w:pPr>
        <w:ind w:firstLine="708"/>
        <w:jc w:val="center"/>
        <w:rPr>
          <w:b/>
          <w:sz w:val="28"/>
          <w:szCs w:val="28"/>
        </w:rPr>
      </w:pPr>
    </w:p>
    <w:p w:rsidR="00AB5CA8" w:rsidRPr="00662D97" w:rsidRDefault="00AB5CA8" w:rsidP="00F86AEF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AB5CA8" w:rsidRDefault="00AB5CA8" w:rsidP="00F86AEF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проє</w:t>
      </w:r>
      <w:r w:rsidRPr="00662D97">
        <w:rPr>
          <w:b/>
          <w:sz w:val="28"/>
          <w:szCs w:val="28"/>
        </w:rPr>
        <w:t xml:space="preserve">кту рішення районної ради </w:t>
      </w:r>
    </w:p>
    <w:p w:rsidR="00AB5CA8" w:rsidRPr="00161324" w:rsidRDefault="00AB5CA8" w:rsidP="00F86AEF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AB5CA8" w:rsidRDefault="00AB5CA8" w:rsidP="00F86AEF">
      <w:pPr>
        <w:jc w:val="center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 w:rsidRPr="00E24F47">
        <w:rPr>
          <w:sz w:val="28"/>
          <w:szCs w:val="28"/>
        </w:rPr>
        <w:t>Про передачу майна об’єктів спільної власності територіальних громад сіл та міста Пологівсь</w:t>
      </w:r>
      <w:r>
        <w:rPr>
          <w:sz w:val="28"/>
          <w:szCs w:val="28"/>
        </w:rPr>
        <w:t>кого району Запорізької області</w:t>
      </w:r>
      <w:r w:rsidRPr="00E75F9E">
        <w:rPr>
          <w:sz w:val="28"/>
          <w:szCs w:val="28"/>
        </w:rPr>
        <w:t>»</w:t>
      </w:r>
    </w:p>
    <w:p w:rsidR="00AB5CA8" w:rsidRDefault="00AB5CA8" w:rsidP="00F86AEF">
      <w:pPr>
        <w:jc w:val="both"/>
        <w:rPr>
          <w:sz w:val="28"/>
          <w:szCs w:val="28"/>
        </w:rPr>
      </w:pPr>
    </w:p>
    <w:p w:rsidR="00AB5CA8" w:rsidRDefault="00AB5CA8" w:rsidP="00F86AEF">
      <w:pPr>
        <w:jc w:val="both"/>
        <w:rPr>
          <w:sz w:val="28"/>
          <w:szCs w:val="28"/>
        </w:rPr>
      </w:pPr>
    </w:p>
    <w:p w:rsidR="00AB5CA8" w:rsidRPr="00F86AEF" w:rsidRDefault="00AB5CA8" w:rsidP="00F86AEF">
      <w:pPr>
        <w:jc w:val="both"/>
      </w:pPr>
      <w:r>
        <w:rPr>
          <w:sz w:val="28"/>
          <w:szCs w:val="28"/>
        </w:rPr>
        <w:tab/>
        <w:t xml:space="preserve">Проект рішення підготовлений з метою упорядкування використання комунального майна. Пропонується майно КУ «Пологівська залізнична лікарня»  яке не використовується в роботі передати до КНП «Пологівська БЛІЛ», також проектом рішення пропонується передати частину приміщення в якому на даний час розміщене КП «Пологівський ЦПМСД» на баланс КНП «Пологівська ДЛІЛ» у зв’язку з передачею  КП «Пологівський ЦПМСД» до Пологівської об’єднаної територіальної громади. </w:t>
      </w:r>
    </w:p>
    <w:p w:rsidR="00AB5CA8" w:rsidRDefault="00AB5CA8" w:rsidP="00F86AEF">
      <w:pPr>
        <w:jc w:val="both"/>
        <w:rPr>
          <w:sz w:val="28"/>
          <w:szCs w:val="28"/>
        </w:rPr>
      </w:pPr>
    </w:p>
    <w:p w:rsidR="00AB5CA8" w:rsidRDefault="00AB5CA8" w:rsidP="00F86AEF">
      <w:pPr>
        <w:keepNext/>
        <w:keepLines/>
        <w:widowControl w:val="0"/>
        <w:suppressAutoHyphens/>
        <w:jc w:val="both"/>
        <w:outlineLvl w:val="0"/>
        <w:rPr>
          <w:sz w:val="28"/>
          <w:szCs w:val="28"/>
        </w:rPr>
      </w:pPr>
    </w:p>
    <w:p w:rsidR="00AB5CA8" w:rsidRDefault="00AB5CA8" w:rsidP="00F86AEF">
      <w:pPr>
        <w:jc w:val="both"/>
      </w:pPr>
    </w:p>
    <w:p w:rsidR="00AB5CA8" w:rsidRDefault="00AB5CA8" w:rsidP="00F86AEF">
      <w:pPr>
        <w:jc w:val="both"/>
        <w:rPr>
          <w:sz w:val="28"/>
          <w:szCs w:val="28"/>
        </w:rPr>
      </w:pPr>
      <w:bookmarkStart w:id="0" w:name="_GoBack"/>
      <w:bookmarkEnd w:id="0"/>
    </w:p>
    <w:p w:rsidR="00AB5CA8" w:rsidRDefault="00AB5CA8" w:rsidP="00F86AE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AB5CA8" w:rsidRDefault="00AB5CA8" w:rsidP="00F86AE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AB5CA8" w:rsidRDefault="00AB5CA8" w:rsidP="00F86AE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AB5CA8" w:rsidRDefault="00AB5CA8" w:rsidP="00B7680B">
      <w:pPr>
        <w:jc w:val="both"/>
      </w:pPr>
    </w:p>
    <w:sectPr w:rsidR="00AB5CA8" w:rsidSect="00843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0B"/>
    <w:rsid w:val="00062167"/>
    <w:rsid w:val="00067F56"/>
    <w:rsid w:val="00161324"/>
    <w:rsid w:val="001B3866"/>
    <w:rsid w:val="00201A36"/>
    <w:rsid w:val="002F750B"/>
    <w:rsid w:val="003066E2"/>
    <w:rsid w:val="00395881"/>
    <w:rsid w:val="005357CB"/>
    <w:rsid w:val="005D7813"/>
    <w:rsid w:val="0061038F"/>
    <w:rsid w:val="00662D97"/>
    <w:rsid w:val="006D3B57"/>
    <w:rsid w:val="007D29C5"/>
    <w:rsid w:val="00813217"/>
    <w:rsid w:val="00843832"/>
    <w:rsid w:val="008B688D"/>
    <w:rsid w:val="008D638C"/>
    <w:rsid w:val="008E2E7C"/>
    <w:rsid w:val="009755DE"/>
    <w:rsid w:val="00A2651B"/>
    <w:rsid w:val="00AB5CA8"/>
    <w:rsid w:val="00B55B4F"/>
    <w:rsid w:val="00B7680B"/>
    <w:rsid w:val="00BA632C"/>
    <w:rsid w:val="00CB3727"/>
    <w:rsid w:val="00E24F47"/>
    <w:rsid w:val="00E506B2"/>
    <w:rsid w:val="00E65593"/>
    <w:rsid w:val="00E75F9E"/>
    <w:rsid w:val="00ED2833"/>
    <w:rsid w:val="00F0117C"/>
    <w:rsid w:val="00F01BB3"/>
    <w:rsid w:val="00F86AE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0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7680B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680B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680B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7680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7680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7680B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7680B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680B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B768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2693</Words>
  <Characters>1536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2019-10-18T10:59:00Z</dcterms:created>
  <dcterms:modified xsi:type="dcterms:W3CDTF">2019-10-21T13:45:00Z</dcterms:modified>
</cp:coreProperties>
</file>